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468E" w14:textId="6B3EE1F5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042C961D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5F5CA0" w:rsidRPr="005F5CA0">
        <w:rPr>
          <w:rFonts w:ascii="Arial" w:hAnsi="Arial" w:cs="Arial"/>
          <w:sz w:val="20"/>
          <w:szCs w:val="20"/>
        </w:rPr>
        <w:t>Ministrstvo za digitalno preobrazbo, Davčna ulica 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6EDBAB9" w14:textId="1BA1BB5D" w:rsidR="00AF3888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65920">
        <w:rPr>
          <w:rFonts w:ascii="Arial" w:hAnsi="Arial" w:cs="Arial"/>
          <w:i/>
          <w:sz w:val="20"/>
          <w:szCs w:val="20"/>
        </w:rPr>
        <w:t>OD</w:t>
      </w:r>
      <w:r w:rsidR="00975094">
        <w:rPr>
          <w:rFonts w:ascii="Arial" w:hAnsi="Arial" w:cs="Arial"/>
          <w:i/>
          <w:sz w:val="20"/>
          <w:szCs w:val="20"/>
        </w:rPr>
        <w:t>PLA</w:t>
      </w:r>
      <w:r w:rsidR="003756C5">
        <w:rPr>
          <w:rFonts w:ascii="Arial" w:hAnsi="Arial" w:cs="Arial"/>
          <w:i/>
          <w:sz w:val="20"/>
          <w:szCs w:val="20"/>
        </w:rPr>
        <w:t>-</w:t>
      </w:r>
      <w:r w:rsidR="00975094">
        <w:rPr>
          <w:rFonts w:ascii="Arial" w:hAnsi="Arial" w:cs="Arial"/>
          <w:i/>
          <w:sz w:val="20"/>
          <w:szCs w:val="20"/>
        </w:rPr>
        <w:t>4</w:t>
      </w:r>
      <w:r w:rsidR="00865920">
        <w:rPr>
          <w:rFonts w:ascii="Arial" w:hAnsi="Arial" w:cs="Arial"/>
          <w:i/>
          <w:sz w:val="20"/>
          <w:szCs w:val="20"/>
        </w:rPr>
        <w:t>/202</w:t>
      </w:r>
      <w:r w:rsidR="00975094">
        <w:rPr>
          <w:rFonts w:ascii="Arial" w:hAnsi="Arial" w:cs="Arial"/>
          <w:i/>
          <w:sz w:val="20"/>
          <w:szCs w:val="20"/>
        </w:rPr>
        <w:t>6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DF2F68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DF2F68">
        <w:rPr>
          <w:rFonts w:ascii="Arial" w:hAnsi="Arial" w:cs="Arial"/>
          <w:i/>
          <w:sz w:val="20"/>
          <w:szCs w:val="20"/>
        </w:rPr>
        <w:t>»</w:t>
      </w:r>
      <w:r w:rsidR="00975094" w:rsidRPr="00975094">
        <w:rPr>
          <w:rFonts w:ascii="Arial" w:hAnsi="Arial" w:cs="Arial"/>
          <w:i/>
          <w:sz w:val="20"/>
          <w:szCs w:val="20"/>
        </w:rPr>
        <w:t>Vzdrževanje informacijskega sistema Pladenj z modulom Pladenj OOTS</w:t>
      </w:r>
      <w:r w:rsidR="00DF2F68">
        <w:rPr>
          <w:rFonts w:ascii="Arial" w:hAnsi="Arial" w:cs="Arial"/>
          <w:i/>
          <w:sz w:val="20"/>
          <w:szCs w:val="20"/>
        </w:rPr>
        <w:t>«).</w:t>
      </w:r>
    </w:p>
    <w:p w14:paraId="39AF168D" w14:textId="77777777" w:rsidR="00DF2F68" w:rsidRPr="00AF3888" w:rsidRDefault="00DF2F6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1C1B454E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="00563DB8" w:rsidRPr="005921D2">
        <w:rPr>
          <w:rFonts w:ascii="Arial" w:hAnsi="Arial" w:cs="Arial"/>
          <w:sz w:val="20"/>
          <w:szCs w:val="19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563DB8" w:rsidRPr="005921D2">
        <w:rPr>
          <w:rFonts w:ascii="Arial" w:hAnsi="Arial" w:cs="Arial"/>
          <w:sz w:val="20"/>
          <w:szCs w:val="19"/>
        </w:rPr>
        <w:instrText xml:space="preserve"> FORMTEXT </w:instrText>
      </w:r>
      <w:r w:rsidR="00563DB8" w:rsidRPr="005921D2">
        <w:rPr>
          <w:rFonts w:ascii="Arial" w:hAnsi="Arial" w:cs="Arial"/>
          <w:sz w:val="20"/>
          <w:szCs w:val="19"/>
        </w:rPr>
      </w:r>
      <w:r w:rsidR="00563DB8" w:rsidRPr="005921D2">
        <w:rPr>
          <w:rFonts w:ascii="Arial" w:hAnsi="Arial" w:cs="Arial"/>
          <w:sz w:val="20"/>
          <w:szCs w:val="19"/>
        </w:rPr>
        <w:fldChar w:fldCharType="separate"/>
      </w:r>
      <w:r w:rsidR="00563DB8" w:rsidRPr="005921D2">
        <w:rPr>
          <w:rFonts w:ascii="Arial" w:hAnsi="Arial" w:cs="Arial"/>
          <w:noProof/>
          <w:sz w:val="20"/>
          <w:szCs w:val="19"/>
        </w:rPr>
        <w:t>DD. MM. LLLL</w:t>
      </w:r>
      <w:r w:rsidR="00563DB8" w:rsidRPr="005921D2">
        <w:rPr>
          <w:rFonts w:ascii="Arial" w:hAnsi="Arial" w:cs="Arial"/>
          <w:sz w:val="20"/>
          <w:szCs w:val="19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33E63650" w14:textId="21821495" w:rsidR="007D6338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7D6338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E0676" w14:textId="00E580C3" w:rsidR="003756C5" w:rsidRDefault="00975094" w:rsidP="003756C5">
    <w:pPr>
      <w:pStyle w:val="Glava"/>
    </w:pPr>
    <w:bookmarkStart w:id="0" w:name="_Hlk183096320"/>
    <w:bookmarkStart w:id="1" w:name="_Hlk183096321"/>
    <w:r w:rsidRPr="003F4891">
      <w:rPr>
        <w:noProof/>
        <w:sz w:val="18"/>
        <w:szCs w:val="18"/>
      </w:rPr>
      <w:drawing>
        <wp:anchor distT="0" distB="0" distL="114300" distR="114300" simplePos="0" relativeHeight="251661312" behindDoc="1" locked="0" layoutInCell="1" allowOverlap="1" wp14:anchorId="0F40D3A5" wp14:editId="70EC8A69">
          <wp:simplePos x="0" y="0"/>
          <wp:positionH relativeFrom="margin">
            <wp:posOffset>1163955</wp:posOffset>
          </wp:positionH>
          <wp:positionV relativeFrom="paragraph">
            <wp:posOffset>-23974</wp:posOffset>
          </wp:positionV>
          <wp:extent cx="1711726" cy="413468"/>
          <wp:effectExtent l="0" t="0" r="0" b="5715"/>
          <wp:wrapNone/>
          <wp:docPr id="1824013584" name="Slika 1" descr="Slika, ki vsebuje besede posnetek zaslona, pisava, električno modr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4013584" name="Slika 1" descr="Slika, ki vsebuje besede posnetek zaslona, pisava, električno modr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13055"/>
                  <a:stretch>
                    <a:fillRect/>
                  </a:stretch>
                </pic:blipFill>
                <pic:spPr bwMode="auto">
                  <a:xfrm>
                    <a:off x="0" y="0"/>
                    <a:ext cx="1711726" cy="41346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F4891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476E0A14" wp14:editId="63856CF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794964" cy="397482"/>
          <wp:effectExtent l="0" t="0" r="5715" b="3175"/>
          <wp:wrapNone/>
          <wp:docPr id="6" name="Slika 6" descr="Slika, ki vsebuje besede pisava, besedilo, posnetek zaslona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posnetek zaslona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964" cy="3974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bookmarkEnd w:id="0"/>
  <w:bookmarkEnd w:id="1"/>
  <w:p w14:paraId="25BAC266" w14:textId="5F1D44CE" w:rsidR="003756C5" w:rsidRDefault="003756C5" w:rsidP="003756C5">
    <w:pPr>
      <w:pStyle w:val="Glava"/>
    </w:pPr>
  </w:p>
  <w:p w14:paraId="1EDCF184" w14:textId="77777777" w:rsidR="003756C5" w:rsidRDefault="003756C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65B7F"/>
    <w:multiLevelType w:val="hybridMultilevel"/>
    <w:tmpl w:val="645EF38E"/>
    <w:lvl w:ilvl="0" w:tplc="11A0813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2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4598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1F3F10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2F2DC4"/>
    <w:rsid w:val="0030635E"/>
    <w:rsid w:val="00317102"/>
    <w:rsid w:val="0032161C"/>
    <w:rsid w:val="00324E2B"/>
    <w:rsid w:val="0032770A"/>
    <w:rsid w:val="003345DC"/>
    <w:rsid w:val="00337354"/>
    <w:rsid w:val="003630AA"/>
    <w:rsid w:val="00366A81"/>
    <w:rsid w:val="0037207A"/>
    <w:rsid w:val="00374F89"/>
    <w:rsid w:val="003756C5"/>
    <w:rsid w:val="00380DDB"/>
    <w:rsid w:val="00380F58"/>
    <w:rsid w:val="0038521C"/>
    <w:rsid w:val="00390873"/>
    <w:rsid w:val="00392015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19EB"/>
    <w:rsid w:val="005121F5"/>
    <w:rsid w:val="00514A26"/>
    <w:rsid w:val="0052428E"/>
    <w:rsid w:val="005304A9"/>
    <w:rsid w:val="00533BF9"/>
    <w:rsid w:val="00560335"/>
    <w:rsid w:val="00563DB8"/>
    <w:rsid w:val="0056568F"/>
    <w:rsid w:val="00571DC9"/>
    <w:rsid w:val="00582F45"/>
    <w:rsid w:val="0059066D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65920"/>
    <w:rsid w:val="00881721"/>
    <w:rsid w:val="00883FF9"/>
    <w:rsid w:val="00885CBA"/>
    <w:rsid w:val="008C05AB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5094"/>
    <w:rsid w:val="009763F3"/>
    <w:rsid w:val="00980795"/>
    <w:rsid w:val="009857F7"/>
    <w:rsid w:val="00987165"/>
    <w:rsid w:val="009A768D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56AA5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F0D53"/>
    <w:rsid w:val="00DF2F68"/>
    <w:rsid w:val="00E03EFF"/>
    <w:rsid w:val="00E10504"/>
    <w:rsid w:val="00E2091D"/>
    <w:rsid w:val="00E2299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5187B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3</TotalTime>
  <Pages>1</Pages>
  <Words>426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Jasna Drovenik</cp:lastModifiedBy>
  <cp:revision>4</cp:revision>
  <cp:lastPrinted>2013-10-09T05:57:00Z</cp:lastPrinted>
  <dcterms:created xsi:type="dcterms:W3CDTF">2026-02-16T13:03:00Z</dcterms:created>
  <dcterms:modified xsi:type="dcterms:W3CDTF">2026-05-05T06:19:00Z</dcterms:modified>
</cp:coreProperties>
</file>